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20FA14" w14:textId="100202E1" w:rsidR="00C6699B" w:rsidRDefault="00C6699B" w:rsidP="00C6699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9B376A">
        <w:rPr>
          <w:rFonts w:ascii="Arial" w:hAnsi="Arial" w:cs="Arial"/>
          <w:b/>
        </w:rPr>
        <w:t>3G</w:t>
      </w:r>
      <w:r>
        <w:rPr>
          <w:rFonts w:ascii="Arial" w:hAnsi="Arial" w:cs="Arial"/>
          <w:b/>
        </w:rPr>
        <w:t>PP TSG-SA WG6 Meeting #</w:t>
      </w:r>
      <w:r w:rsidR="007456A5">
        <w:rPr>
          <w:rFonts w:ascii="Arial" w:hAnsi="Arial" w:cs="Arial"/>
          <w:b/>
        </w:rPr>
        <w:t>5</w:t>
      </w:r>
      <w:r w:rsidR="00207B2A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ab/>
      </w:r>
      <w:r w:rsidR="001D0073" w:rsidRPr="001D0073">
        <w:rPr>
          <w:rFonts w:ascii="Arial" w:hAnsi="Arial" w:cs="Arial"/>
          <w:b/>
        </w:rPr>
        <w:t>S6-233847</w:t>
      </w:r>
    </w:p>
    <w:p w14:paraId="7A26AE8D" w14:textId="7AF6B93B" w:rsidR="009B376A" w:rsidRPr="009B376A" w:rsidRDefault="00207B2A" w:rsidP="009B376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Chicago</w:t>
      </w:r>
      <w:r w:rsidR="00032FC1" w:rsidRPr="00032FC1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US</w:t>
      </w:r>
      <w:r w:rsidR="0062116D">
        <w:rPr>
          <w:rFonts w:ascii="Arial" w:hAnsi="Arial" w:cs="Arial"/>
          <w:b/>
        </w:rPr>
        <w:t>A,</w:t>
      </w:r>
      <w:r w:rsidR="00032FC1" w:rsidRPr="00032FC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13</w:t>
      </w:r>
      <w:r w:rsidR="00032FC1" w:rsidRPr="00032FC1">
        <w:rPr>
          <w:rFonts w:ascii="Arial" w:hAnsi="Arial" w:cs="Arial"/>
          <w:b/>
          <w:vertAlign w:val="superscript"/>
        </w:rPr>
        <w:t>th</w:t>
      </w:r>
      <w:r w:rsidR="00032FC1" w:rsidRPr="00032FC1">
        <w:rPr>
          <w:rFonts w:ascii="Arial" w:hAnsi="Arial" w:cs="Arial"/>
          <w:b/>
        </w:rPr>
        <w:t xml:space="preserve"> – 1</w:t>
      </w:r>
      <w:r>
        <w:rPr>
          <w:rFonts w:ascii="Arial" w:hAnsi="Arial" w:cs="Arial"/>
          <w:b/>
        </w:rPr>
        <w:t>7</w:t>
      </w:r>
      <w:r w:rsidR="00032FC1" w:rsidRPr="00032FC1">
        <w:rPr>
          <w:rFonts w:ascii="Arial" w:hAnsi="Arial" w:cs="Arial"/>
          <w:b/>
          <w:vertAlign w:val="superscript"/>
        </w:rPr>
        <w:t>th</w:t>
      </w:r>
      <w:r w:rsidR="00032FC1" w:rsidRPr="00032FC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November</w:t>
      </w:r>
      <w:r w:rsidR="00FC120C" w:rsidRPr="00FC120C">
        <w:rPr>
          <w:rFonts w:ascii="Arial" w:hAnsi="Arial" w:cs="Arial"/>
          <w:b/>
        </w:rPr>
        <w:t xml:space="preserve"> 2023</w:t>
      </w:r>
      <w:r w:rsidR="00BD703E" w:rsidRPr="00BD703E">
        <w:rPr>
          <w:rFonts w:ascii="Arial" w:hAnsi="Arial" w:cs="Arial"/>
          <w:b/>
        </w:rPr>
        <w:tab/>
        <w:t xml:space="preserve">(revision of </w:t>
      </w:r>
      <w:bookmarkStart w:id="0" w:name="_GoBack"/>
      <w:r w:rsidR="001D0073" w:rsidRPr="001D0073">
        <w:rPr>
          <w:rFonts w:ascii="Arial" w:hAnsi="Arial" w:cs="Arial"/>
          <w:b/>
        </w:rPr>
        <w:t>S6-233</w:t>
      </w:r>
      <w:r w:rsidR="001D0073">
        <w:rPr>
          <w:rFonts w:ascii="Arial" w:hAnsi="Arial" w:cs="Arial"/>
          <w:b/>
        </w:rPr>
        <w:t>762</w:t>
      </w:r>
      <w:bookmarkEnd w:id="0"/>
      <w:r w:rsidR="00BD703E" w:rsidRPr="00BD703E">
        <w:rPr>
          <w:rFonts w:ascii="Arial" w:hAnsi="Arial" w:cs="Arial"/>
          <w:b/>
        </w:rPr>
        <w:t>)</w:t>
      </w:r>
    </w:p>
    <w:p w14:paraId="390341FF" w14:textId="77777777" w:rsidR="00A45CBF" w:rsidRDefault="00A45CBF" w:rsidP="00A45CBF">
      <w:pPr>
        <w:rPr>
          <w:rFonts w:ascii="Arial" w:hAnsi="Arial"/>
        </w:rPr>
      </w:pPr>
    </w:p>
    <w:p w14:paraId="4D07A755" w14:textId="24BA50E0" w:rsidR="002D1DEF" w:rsidRPr="007564A7" w:rsidRDefault="002D1DEF" w:rsidP="002D1DEF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Source:</w:t>
      </w:r>
      <w:r w:rsidRPr="007564A7">
        <w:rPr>
          <w:rFonts w:ascii="Arial" w:eastAsia="SimSun" w:hAnsi="Arial"/>
        </w:rPr>
        <w:tab/>
      </w:r>
      <w:r w:rsidR="001E7EF2">
        <w:rPr>
          <w:rFonts w:ascii="Arial" w:eastAsia="SimSun" w:hAnsi="Arial"/>
        </w:rPr>
        <w:t xml:space="preserve">Samsung, Qualcomm, Lenovo, </w:t>
      </w:r>
      <w:r w:rsidR="00AE5B2A">
        <w:rPr>
          <w:rFonts w:ascii="Arial" w:eastAsia="SimSun" w:hAnsi="Arial"/>
        </w:rPr>
        <w:t>ETRI, Nokia</w:t>
      </w:r>
      <w:r w:rsidR="001D0073">
        <w:rPr>
          <w:rFonts w:ascii="Arial" w:eastAsia="SimSun" w:hAnsi="Arial"/>
        </w:rPr>
        <w:t>, China Mobile, Huawei</w:t>
      </w:r>
    </w:p>
    <w:p w14:paraId="39AB3D99" w14:textId="594140FB" w:rsidR="00A45CBF" w:rsidRPr="007564A7" w:rsidRDefault="003812EE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Title:</w:t>
      </w:r>
      <w:r w:rsidRPr="007564A7">
        <w:rPr>
          <w:rFonts w:ascii="Arial" w:eastAsia="SimSun" w:hAnsi="Arial"/>
        </w:rPr>
        <w:tab/>
      </w:r>
      <w:r w:rsidR="00AE5B2A">
        <w:rPr>
          <w:rFonts w:ascii="Arial" w:eastAsia="SimSun" w:hAnsi="Arial"/>
        </w:rPr>
        <w:t>Application Enablement APIs List</w:t>
      </w:r>
    </w:p>
    <w:p w14:paraId="7966E8A0" w14:textId="7FEBD8E0" w:rsidR="00F613B4" w:rsidRPr="007564A7" w:rsidRDefault="007024F8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Agenda</w:t>
      </w:r>
      <w:r w:rsidR="00F613B4" w:rsidRPr="007564A7">
        <w:rPr>
          <w:rFonts w:ascii="Arial" w:eastAsia="SimSun" w:hAnsi="Arial"/>
        </w:rPr>
        <w:t xml:space="preserve"> Item:</w:t>
      </w:r>
      <w:r w:rsidR="003812EE" w:rsidRPr="007564A7">
        <w:rPr>
          <w:rFonts w:ascii="Arial" w:eastAsia="SimSun" w:hAnsi="Arial"/>
        </w:rPr>
        <w:tab/>
      </w:r>
      <w:r w:rsidR="00AE5B2A">
        <w:rPr>
          <w:rFonts w:ascii="Arial" w:eastAsia="SimSun" w:hAnsi="Arial"/>
        </w:rPr>
        <w:t>4</w:t>
      </w:r>
      <w:r w:rsidR="002D1DEF">
        <w:rPr>
          <w:rFonts w:ascii="Arial" w:eastAsia="SimSun" w:hAnsi="Arial"/>
        </w:rPr>
        <w:t>.</w:t>
      </w:r>
      <w:r w:rsidR="00AE5B2A">
        <w:rPr>
          <w:rFonts w:ascii="Arial" w:eastAsia="SimSun" w:hAnsi="Arial"/>
        </w:rPr>
        <w:t>2</w:t>
      </w:r>
    </w:p>
    <w:p w14:paraId="7BF73E5A" w14:textId="40E4E3BF" w:rsidR="00A45CBF" w:rsidRPr="007564A7" w:rsidRDefault="00A45CBF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Contact:</w:t>
      </w:r>
      <w:r w:rsidRPr="007564A7">
        <w:rPr>
          <w:rFonts w:ascii="Arial" w:eastAsia="SimSun" w:hAnsi="Arial"/>
        </w:rPr>
        <w:tab/>
      </w:r>
      <w:r w:rsidR="00AE5B2A" w:rsidRPr="00AE5B2A">
        <w:rPr>
          <w:rFonts w:ascii="Arial" w:eastAsia="SimSun" w:hAnsi="Arial"/>
        </w:rPr>
        <w:t>Basavaraj (Basu) Pattan, (basavarajjp@samsung.com)</w:t>
      </w:r>
      <w:r w:rsidR="003220E1">
        <w:rPr>
          <w:rFonts w:ascii="Arial" w:eastAsia="SimSun" w:hAnsi="Arial"/>
        </w:rPr>
        <w:t xml:space="preserve"> </w:t>
      </w:r>
    </w:p>
    <w:p w14:paraId="57200931" w14:textId="77777777" w:rsidR="00A45CBF" w:rsidRDefault="00A45CBF" w:rsidP="00A45CBF">
      <w:pPr>
        <w:pBdr>
          <w:bottom w:val="single" w:sz="6" w:space="1" w:color="auto"/>
        </w:pBdr>
      </w:pPr>
    </w:p>
    <w:p w14:paraId="030D7871" w14:textId="6AA03EA9" w:rsidR="002C3678" w:rsidRPr="002C3678" w:rsidRDefault="005277C6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>
        <w:rPr>
          <w:rFonts w:ascii="Arial" w:eastAsia="Calibri" w:hAnsi="Arial" w:cs="Arial"/>
          <w:i/>
          <w:sz w:val="22"/>
          <w:szCs w:val="22"/>
          <w:lang w:val="nl-NL"/>
        </w:rPr>
        <w:t>See attached Application Enablement APIs list.</w:t>
      </w:r>
    </w:p>
    <w:p w14:paraId="36D24026" w14:textId="77777777" w:rsidR="00A45CBF" w:rsidRPr="002C3678" w:rsidRDefault="00A45CBF" w:rsidP="00A45CBF">
      <w:pPr>
        <w:rPr>
          <w:lang w:val="nl-NL"/>
        </w:rPr>
      </w:pPr>
    </w:p>
    <w:p w14:paraId="3AF3B505" w14:textId="77777777" w:rsidR="00A45CBF" w:rsidRDefault="00A45CBF" w:rsidP="00A45CBF"/>
    <w:p w14:paraId="327448AC" w14:textId="77777777" w:rsidR="00A45CBF" w:rsidRDefault="00A45CBF" w:rsidP="00A45CBF"/>
    <w:p w14:paraId="3214CFBE" w14:textId="77777777" w:rsidR="00693902" w:rsidRDefault="00693902" w:rsidP="00A45CBF"/>
    <w:sectPr w:rsidR="0069390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004B8D" w14:textId="77777777" w:rsidR="00140F09" w:rsidRDefault="00140F09" w:rsidP="002D1DEF">
      <w:pPr>
        <w:spacing w:after="0"/>
      </w:pPr>
      <w:r>
        <w:separator/>
      </w:r>
    </w:p>
  </w:endnote>
  <w:endnote w:type="continuationSeparator" w:id="0">
    <w:p w14:paraId="165A73F6" w14:textId="77777777" w:rsidR="00140F09" w:rsidRDefault="00140F09" w:rsidP="002D1D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D2CA72" w14:textId="77777777" w:rsidR="00140F09" w:rsidRDefault="00140F09" w:rsidP="002D1DEF">
      <w:pPr>
        <w:spacing w:after="0"/>
      </w:pPr>
      <w:r>
        <w:separator/>
      </w:r>
    </w:p>
  </w:footnote>
  <w:footnote w:type="continuationSeparator" w:id="0">
    <w:p w14:paraId="7A799E13" w14:textId="77777777" w:rsidR="00140F09" w:rsidRDefault="00140F09" w:rsidP="002D1D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9E063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7AE6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085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12CAF"/>
    <w:rsid w:val="00016B19"/>
    <w:rsid w:val="000178B9"/>
    <w:rsid w:val="0002503B"/>
    <w:rsid w:val="00026C30"/>
    <w:rsid w:val="00027666"/>
    <w:rsid w:val="00032FC1"/>
    <w:rsid w:val="00033242"/>
    <w:rsid w:val="00044844"/>
    <w:rsid w:val="0004597E"/>
    <w:rsid w:val="00050B3B"/>
    <w:rsid w:val="0005162F"/>
    <w:rsid w:val="00052162"/>
    <w:rsid w:val="0005547C"/>
    <w:rsid w:val="00057570"/>
    <w:rsid w:val="0006096B"/>
    <w:rsid w:val="0007007B"/>
    <w:rsid w:val="00076C0B"/>
    <w:rsid w:val="000770D2"/>
    <w:rsid w:val="000803CD"/>
    <w:rsid w:val="000808C9"/>
    <w:rsid w:val="00081FDE"/>
    <w:rsid w:val="00082AB6"/>
    <w:rsid w:val="0008579E"/>
    <w:rsid w:val="0008734C"/>
    <w:rsid w:val="000917C1"/>
    <w:rsid w:val="00097B86"/>
    <w:rsid w:val="000A585C"/>
    <w:rsid w:val="000A65BE"/>
    <w:rsid w:val="000B1A72"/>
    <w:rsid w:val="000B1F26"/>
    <w:rsid w:val="000B52F5"/>
    <w:rsid w:val="000B5AFD"/>
    <w:rsid w:val="000C014F"/>
    <w:rsid w:val="000C4E37"/>
    <w:rsid w:val="000C5044"/>
    <w:rsid w:val="000D01B2"/>
    <w:rsid w:val="000D2DDD"/>
    <w:rsid w:val="000D382E"/>
    <w:rsid w:val="000D60A4"/>
    <w:rsid w:val="000D71CB"/>
    <w:rsid w:val="000D79FE"/>
    <w:rsid w:val="000E0A05"/>
    <w:rsid w:val="000E260D"/>
    <w:rsid w:val="000E3DE0"/>
    <w:rsid w:val="000E65F3"/>
    <w:rsid w:val="000F1C90"/>
    <w:rsid w:val="000F296C"/>
    <w:rsid w:val="000F5B38"/>
    <w:rsid w:val="0010172A"/>
    <w:rsid w:val="00104151"/>
    <w:rsid w:val="00105F7F"/>
    <w:rsid w:val="00112487"/>
    <w:rsid w:val="001124BF"/>
    <w:rsid w:val="00112547"/>
    <w:rsid w:val="00112828"/>
    <w:rsid w:val="001166E5"/>
    <w:rsid w:val="00116B42"/>
    <w:rsid w:val="00125869"/>
    <w:rsid w:val="00136428"/>
    <w:rsid w:val="00140F09"/>
    <w:rsid w:val="00142FCD"/>
    <w:rsid w:val="001478A7"/>
    <w:rsid w:val="00153900"/>
    <w:rsid w:val="00153F82"/>
    <w:rsid w:val="00154695"/>
    <w:rsid w:val="00155066"/>
    <w:rsid w:val="00156032"/>
    <w:rsid w:val="00165AC1"/>
    <w:rsid w:val="00165F4A"/>
    <w:rsid w:val="0017100C"/>
    <w:rsid w:val="00172919"/>
    <w:rsid w:val="0018038D"/>
    <w:rsid w:val="00183621"/>
    <w:rsid w:val="00185CBC"/>
    <w:rsid w:val="00186B26"/>
    <w:rsid w:val="00191741"/>
    <w:rsid w:val="00194C66"/>
    <w:rsid w:val="001953D1"/>
    <w:rsid w:val="001A5EEE"/>
    <w:rsid w:val="001B0982"/>
    <w:rsid w:val="001B1660"/>
    <w:rsid w:val="001B461C"/>
    <w:rsid w:val="001C04FF"/>
    <w:rsid w:val="001C39BB"/>
    <w:rsid w:val="001C6726"/>
    <w:rsid w:val="001D0073"/>
    <w:rsid w:val="001D1688"/>
    <w:rsid w:val="001D51FF"/>
    <w:rsid w:val="001D634E"/>
    <w:rsid w:val="001D6833"/>
    <w:rsid w:val="001E7EF2"/>
    <w:rsid w:val="001F3226"/>
    <w:rsid w:val="001F665F"/>
    <w:rsid w:val="001F7F37"/>
    <w:rsid w:val="00207B2A"/>
    <w:rsid w:val="00211D42"/>
    <w:rsid w:val="00211F5D"/>
    <w:rsid w:val="00216010"/>
    <w:rsid w:val="00216B73"/>
    <w:rsid w:val="002207CC"/>
    <w:rsid w:val="0022104A"/>
    <w:rsid w:val="00226272"/>
    <w:rsid w:val="00230205"/>
    <w:rsid w:val="002315D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6FD4"/>
    <w:rsid w:val="00267172"/>
    <w:rsid w:val="00273232"/>
    <w:rsid w:val="00273D56"/>
    <w:rsid w:val="00284B29"/>
    <w:rsid w:val="00287239"/>
    <w:rsid w:val="002878F2"/>
    <w:rsid w:val="002910C0"/>
    <w:rsid w:val="0029781B"/>
    <w:rsid w:val="002A6978"/>
    <w:rsid w:val="002A6A22"/>
    <w:rsid w:val="002A6C36"/>
    <w:rsid w:val="002B30DC"/>
    <w:rsid w:val="002B3C0B"/>
    <w:rsid w:val="002B66B5"/>
    <w:rsid w:val="002C3678"/>
    <w:rsid w:val="002D1DEF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6467"/>
    <w:rsid w:val="00361FE3"/>
    <w:rsid w:val="003629B2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3CE6"/>
    <w:rsid w:val="003A6BE6"/>
    <w:rsid w:val="003B236F"/>
    <w:rsid w:val="003B609D"/>
    <w:rsid w:val="003B612F"/>
    <w:rsid w:val="003C14C7"/>
    <w:rsid w:val="003C7410"/>
    <w:rsid w:val="003D1837"/>
    <w:rsid w:val="003D3A1A"/>
    <w:rsid w:val="003D73FB"/>
    <w:rsid w:val="003D7981"/>
    <w:rsid w:val="003E090C"/>
    <w:rsid w:val="003E468C"/>
    <w:rsid w:val="003F1BFE"/>
    <w:rsid w:val="003F66EB"/>
    <w:rsid w:val="004133D4"/>
    <w:rsid w:val="004172A3"/>
    <w:rsid w:val="0041754D"/>
    <w:rsid w:val="00417A12"/>
    <w:rsid w:val="00423170"/>
    <w:rsid w:val="004331B3"/>
    <w:rsid w:val="00433754"/>
    <w:rsid w:val="00434A3B"/>
    <w:rsid w:val="00434D9A"/>
    <w:rsid w:val="0044190E"/>
    <w:rsid w:val="00444068"/>
    <w:rsid w:val="004532B3"/>
    <w:rsid w:val="0045332A"/>
    <w:rsid w:val="004563B3"/>
    <w:rsid w:val="004617B2"/>
    <w:rsid w:val="00470A49"/>
    <w:rsid w:val="00483CE8"/>
    <w:rsid w:val="00484287"/>
    <w:rsid w:val="00484761"/>
    <w:rsid w:val="00490210"/>
    <w:rsid w:val="004908D7"/>
    <w:rsid w:val="004931B8"/>
    <w:rsid w:val="004962D7"/>
    <w:rsid w:val="00496F7D"/>
    <w:rsid w:val="00497F70"/>
    <w:rsid w:val="004A0796"/>
    <w:rsid w:val="004B044F"/>
    <w:rsid w:val="004B3167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E327A"/>
    <w:rsid w:val="004E6016"/>
    <w:rsid w:val="004F3556"/>
    <w:rsid w:val="004F52BB"/>
    <w:rsid w:val="0052645D"/>
    <w:rsid w:val="005277C6"/>
    <w:rsid w:val="00530E7F"/>
    <w:rsid w:val="00535526"/>
    <w:rsid w:val="00541787"/>
    <w:rsid w:val="00541925"/>
    <w:rsid w:val="00547A52"/>
    <w:rsid w:val="00551668"/>
    <w:rsid w:val="00553BBE"/>
    <w:rsid w:val="00556BEB"/>
    <w:rsid w:val="00565089"/>
    <w:rsid w:val="005651D4"/>
    <w:rsid w:val="005677FF"/>
    <w:rsid w:val="00570264"/>
    <w:rsid w:val="00580A53"/>
    <w:rsid w:val="005837A4"/>
    <w:rsid w:val="00584AE9"/>
    <w:rsid w:val="00586911"/>
    <w:rsid w:val="0059005C"/>
    <w:rsid w:val="00590656"/>
    <w:rsid w:val="005910C8"/>
    <w:rsid w:val="00596140"/>
    <w:rsid w:val="00596817"/>
    <w:rsid w:val="00597E77"/>
    <w:rsid w:val="005A2B0A"/>
    <w:rsid w:val="005A2D78"/>
    <w:rsid w:val="005A4248"/>
    <w:rsid w:val="005B3F0D"/>
    <w:rsid w:val="005B5400"/>
    <w:rsid w:val="005B57CA"/>
    <w:rsid w:val="005C1703"/>
    <w:rsid w:val="005C2065"/>
    <w:rsid w:val="005C763F"/>
    <w:rsid w:val="005D04DD"/>
    <w:rsid w:val="005D48DD"/>
    <w:rsid w:val="005D5E5A"/>
    <w:rsid w:val="005E0894"/>
    <w:rsid w:val="005E2110"/>
    <w:rsid w:val="005E6E51"/>
    <w:rsid w:val="005F29C0"/>
    <w:rsid w:val="006037BE"/>
    <w:rsid w:val="006044E7"/>
    <w:rsid w:val="00606A0F"/>
    <w:rsid w:val="00614AD9"/>
    <w:rsid w:val="00615E56"/>
    <w:rsid w:val="00617E63"/>
    <w:rsid w:val="0062116D"/>
    <w:rsid w:val="00623FBE"/>
    <w:rsid w:val="0062719B"/>
    <w:rsid w:val="00632611"/>
    <w:rsid w:val="0063435E"/>
    <w:rsid w:val="00653D48"/>
    <w:rsid w:val="00657D82"/>
    <w:rsid w:val="00661E6E"/>
    <w:rsid w:val="00662BA3"/>
    <w:rsid w:val="006650BB"/>
    <w:rsid w:val="00666C7E"/>
    <w:rsid w:val="00670860"/>
    <w:rsid w:val="0067656C"/>
    <w:rsid w:val="006874AA"/>
    <w:rsid w:val="0069054E"/>
    <w:rsid w:val="00690D88"/>
    <w:rsid w:val="00693902"/>
    <w:rsid w:val="00696034"/>
    <w:rsid w:val="00697729"/>
    <w:rsid w:val="006A11BF"/>
    <w:rsid w:val="006A18FE"/>
    <w:rsid w:val="006A3DAB"/>
    <w:rsid w:val="006A6D8C"/>
    <w:rsid w:val="006B1984"/>
    <w:rsid w:val="006B1C4F"/>
    <w:rsid w:val="006B4188"/>
    <w:rsid w:val="006B5859"/>
    <w:rsid w:val="006C06D1"/>
    <w:rsid w:val="006C2AE3"/>
    <w:rsid w:val="006C42DE"/>
    <w:rsid w:val="006C481F"/>
    <w:rsid w:val="006C63D1"/>
    <w:rsid w:val="006D254F"/>
    <w:rsid w:val="006D397C"/>
    <w:rsid w:val="006D7E7C"/>
    <w:rsid w:val="006E6D89"/>
    <w:rsid w:val="006E7896"/>
    <w:rsid w:val="006E7C40"/>
    <w:rsid w:val="006F1148"/>
    <w:rsid w:val="006F431F"/>
    <w:rsid w:val="00702408"/>
    <w:rsid w:val="007024F8"/>
    <w:rsid w:val="007039E6"/>
    <w:rsid w:val="007163B4"/>
    <w:rsid w:val="00724FE9"/>
    <w:rsid w:val="00725913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6A5"/>
    <w:rsid w:val="007457C7"/>
    <w:rsid w:val="007458B3"/>
    <w:rsid w:val="00745CFD"/>
    <w:rsid w:val="007460FC"/>
    <w:rsid w:val="007469B2"/>
    <w:rsid w:val="00750253"/>
    <w:rsid w:val="007509FE"/>
    <w:rsid w:val="0075116A"/>
    <w:rsid w:val="0075222D"/>
    <w:rsid w:val="00753AD8"/>
    <w:rsid w:val="007541B0"/>
    <w:rsid w:val="00754609"/>
    <w:rsid w:val="007564A7"/>
    <w:rsid w:val="00756918"/>
    <w:rsid w:val="00756DDB"/>
    <w:rsid w:val="0076099C"/>
    <w:rsid w:val="00760EAA"/>
    <w:rsid w:val="00761567"/>
    <w:rsid w:val="00766EAF"/>
    <w:rsid w:val="00770D89"/>
    <w:rsid w:val="0077351E"/>
    <w:rsid w:val="007748AD"/>
    <w:rsid w:val="0078127D"/>
    <w:rsid w:val="00786388"/>
    <w:rsid w:val="00791772"/>
    <w:rsid w:val="0079213C"/>
    <w:rsid w:val="007961BA"/>
    <w:rsid w:val="007A440E"/>
    <w:rsid w:val="007B1635"/>
    <w:rsid w:val="007B2D5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14D46"/>
    <w:rsid w:val="008249B1"/>
    <w:rsid w:val="008319D1"/>
    <w:rsid w:val="00831BBD"/>
    <w:rsid w:val="00834674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931DD"/>
    <w:rsid w:val="008A64B8"/>
    <w:rsid w:val="008B0126"/>
    <w:rsid w:val="008B04AF"/>
    <w:rsid w:val="008B0538"/>
    <w:rsid w:val="008B1A9F"/>
    <w:rsid w:val="008B2BA0"/>
    <w:rsid w:val="008B33C1"/>
    <w:rsid w:val="008B75BF"/>
    <w:rsid w:val="008C35A9"/>
    <w:rsid w:val="008C3910"/>
    <w:rsid w:val="008C4C1F"/>
    <w:rsid w:val="008C5119"/>
    <w:rsid w:val="008C541C"/>
    <w:rsid w:val="008C5D9A"/>
    <w:rsid w:val="008C5F8F"/>
    <w:rsid w:val="008C7FD6"/>
    <w:rsid w:val="008D2F6B"/>
    <w:rsid w:val="008D37FF"/>
    <w:rsid w:val="008D65DA"/>
    <w:rsid w:val="008D6C64"/>
    <w:rsid w:val="008D701F"/>
    <w:rsid w:val="008E16EC"/>
    <w:rsid w:val="008E19AC"/>
    <w:rsid w:val="008E6E55"/>
    <w:rsid w:val="008F1E4D"/>
    <w:rsid w:val="008F457C"/>
    <w:rsid w:val="008F504A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6AE"/>
    <w:rsid w:val="00954D13"/>
    <w:rsid w:val="00960962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B376A"/>
    <w:rsid w:val="009B7E79"/>
    <w:rsid w:val="009C0776"/>
    <w:rsid w:val="009C1823"/>
    <w:rsid w:val="009C1E60"/>
    <w:rsid w:val="009C50C0"/>
    <w:rsid w:val="009C550B"/>
    <w:rsid w:val="009C60C3"/>
    <w:rsid w:val="009D1F41"/>
    <w:rsid w:val="009D1F94"/>
    <w:rsid w:val="009D2D82"/>
    <w:rsid w:val="009D585E"/>
    <w:rsid w:val="009E0784"/>
    <w:rsid w:val="009E274E"/>
    <w:rsid w:val="009E41D1"/>
    <w:rsid w:val="009E6D7B"/>
    <w:rsid w:val="009F7B78"/>
    <w:rsid w:val="00A11E8F"/>
    <w:rsid w:val="00A12566"/>
    <w:rsid w:val="00A12EAB"/>
    <w:rsid w:val="00A1658F"/>
    <w:rsid w:val="00A17457"/>
    <w:rsid w:val="00A25D9F"/>
    <w:rsid w:val="00A27EFC"/>
    <w:rsid w:val="00A36F97"/>
    <w:rsid w:val="00A41B55"/>
    <w:rsid w:val="00A45CBF"/>
    <w:rsid w:val="00A473BD"/>
    <w:rsid w:val="00A521F3"/>
    <w:rsid w:val="00A52F9E"/>
    <w:rsid w:val="00A6003E"/>
    <w:rsid w:val="00A65D23"/>
    <w:rsid w:val="00A71F0F"/>
    <w:rsid w:val="00A757A4"/>
    <w:rsid w:val="00A801CC"/>
    <w:rsid w:val="00A82DDD"/>
    <w:rsid w:val="00A868BB"/>
    <w:rsid w:val="00A93A44"/>
    <w:rsid w:val="00AA0C0A"/>
    <w:rsid w:val="00AA5529"/>
    <w:rsid w:val="00AA7011"/>
    <w:rsid w:val="00AA75BA"/>
    <w:rsid w:val="00AC0DF5"/>
    <w:rsid w:val="00AC415E"/>
    <w:rsid w:val="00AC4BDB"/>
    <w:rsid w:val="00AC6AC4"/>
    <w:rsid w:val="00AD0317"/>
    <w:rsid w:val="00AE04BB"/>
    <w:rsid w:val="00AE2FD4"/>
    <w:rsid w:val="00AE5B2A"/>
    <w:rsid w:val="00AF5B15"/>
    <w:rsid w:val="00B004F3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64326"/>
    <w:rsid w:val="00B720C9"/>
    <w:rsid w:val="00B8046D"/>
    <w:rsid w:val="00B85387"/>
    <w:rsid w:val="00B9451F"/>
    <w:rsid w:val="00BA1C79"/>
    <w:rsid w:val="00BA4154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C5097"/>
    <w:rsid w:val="00BD2818"/>
    <w:rsid w:val="00BD703E"/>
    <w:rsid w:val="00BE2493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60866"/>
    <w:rsid w:val="00C62347"/>
    <w:rsid w:val="00C6699B"/>
    <w:rsid w:val="00C71989"/>
    <w:rsid w:val="00C75A90"/>
    <w:rsid w:val="00C75C8E"/>
    <w:rsid w:val="00C76D6B"/>
    <w:rsid w:val="00C770CB"/>
    <w:rsid w:val="00C772E0"/>
    <w:rsid w:val="00C80D20"/>
    <w:rsid w:val="00C82058"/>
    <w:rsid w:val="00C82B9E"/>
    <w:rsid w:val="00C82D19"/>
    <w:rsid w:val="00C84A3E"/>
    <w:rsid w:val="00C85F8E"/>
    <w:rsid w:val="00C90C99"/>
    <w:rsid w:val="00C90DC4"/>
    <w:rsid w:val="00C953CC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2CF6"/>
    <w:rsid w:val="00CE772F"/>
    <w:rsid w:val="00CF0AAE"/>
    <w:rsid w:val="00CF669F"/>
    <w:rsid w:val="00D00DC7"/>
    <w:rsid w:val="00D02624"/>
    <w:rsid w:val="00D038CC"/>
    <w:rsid w:val="00D11EE6"/>
    <w:rsid w:val="00D13400"/>
    <w:rsid w:val="00D1484A"/>
    <w:rsid w:val="00D15099"/>
    <w:rsid w:val="00D1520B"/>
    <w:rsid w:val="00D216A2"/>
    <w:rsid w:val="00D33B64"/>
    <w:rsid w:val="00D42185"/>
    <w:rsid w:val="00D454D1"/>
    <w:rsid w:val="00D50796"/>
    <w:rsid w:val="00D508A3"/>
    <w:rsid w:val="00D52845"/>
    <w:rsid w:val="00D62CEF"/>
    <w:rsid w:val="00D652AB"/>
    <w:rsid w:val="00D65822"/>
    <w:rsid w:val="00D70393"/>
    <w:rsid w:val="00D76052"/>
    <w:rsid w:val="00D81C38"/>
    <w:rsid w:val="00D838C4"/>
    <w:rsid w:val="00D84DF5"/>
    <w:rsid w:val="00D853E5"/>
    <w:rsid w:val="00D8736A"/>
    <w:rsid w:val="00D90711"/>
    <w:rsid w:val="00D95A27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D7392"/>
    <w:rsid w:val="00DE63F5"/>
    <w:rsid w:val="00DF1E25"/>
    <w:rsid w:val="00DF239C"/>
    <w:rsid w:val="00DF26F8"/>
    <w:rsid w:val="00DF3CC0"/>
    <w:rsid w:val="00DF5361"/>
    <w:rsid w:val="00DF652C"/>
    <w:rsid w:val="00E04DFC"/>
    <w:rsid w:val="00E055CD"/>
    <w:rsid w:val="00E13F6A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25FC"/>
    <w:rsid w:val="00E83B53"/>
    <w:rsid w:val="00E87CFF"/>
    <w:rsid w:val="00E927D6"/>
    <w:rsid w:val="00E95F32"/>
    <w:rsid w:val="00E97521"/>
    <w:rsid w:val="00EA06DA"/>
    <w:rsid w:val="00EA3D1D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1E19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55128"/>
    <w:rsid w:val="00F613B4"/>
    <w:rsid w:val="00F71E5A"/>
    <w:rsid w:val="00F72623"/>
    <w:rsid w:val="00F726CE"/>
    <w:rsid w:val="00F73828"/>
    <w:rsid w:val="00F76C95"/>
    <w:rsid w:val="00F7786A"/>
    <w:rsid w:val="00F77AE6"/>
    <w:rsid w:val="00F801A7"/>
    <w:rsid w:val="00F80B6C"/>
    <w:rsid w:val="00F86F62"/>
    <w:rsid w:val="00F90BA4"/>
    <w:rsid w:val="00FA5284"/>
    <w:rsid w:val="00FB4B22"/>
    <w:rsid w:val="00FB4F1F"/>
    <w:rsid w:val="00FC120C"/>
    <w:rsid w:val="00FC205B"/>
    <w:rsid w:val="00FC2825"/>
    <w:rsid w:val="00FC4E5F"/>
    <w:rsid w:val="00FD04E8"/>
    <w:rsid w:val="00FD0686"/>
    <w:rsid w:val="00FD1786"/>
    <w:rsid w:val="00FD18E3"/>
    <w:rsid w:val="00FD20D2"/>
    <w:rsid w:val="00FD40CB"/>
    <w:rsid w:val="00FD5D3A"/>
    <w:rsid w:val="00FE0852"/>
    <w:rsid w:val="00FE2D67"/>
    <w:rsid w:val="00FE3AF1"/>
    <w:rsid w:val="00FE68DA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A04CAB"/>
  <w15:chartTrackingRefBased/>
  <w15:docId w15:val="{0DD18AB9-C8D8-4878-990C-17B8B07DF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116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6211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211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211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211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211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2116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2116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2116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211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F55128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F55128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55128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F55128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F55128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F55128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F55128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F5512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F55128"/>
    <w:rPr>
      <w:rFonts w:ascii="Arial" w:eastAsia="Times New Roman" w:hAnsi="Arial"/>
      <w:sz w:val="36"/>
    </w:rPr>
  </w:style>
  <w:style w:type="paragraph" w:styleId="TOC8">
    <w:name w:val="toc 8"/>
    <w:basedOn w:val="TOC1"/>
    <w:rsid w:val="0062116D"/>
    <w:pPr>
      <w:spacing w:before="180"/>
      <w:ind w:left="2693" w:hanging="2693"/>
    </w:pPr>
    <w:rPr>
      <w:b/>
    </w:rPr>
  </w:style>
  <w:style w:type="paragraph" w:styleId="TOC1">
    <w:name w:val="toc 1"/>
    <w:rsid w:val="006211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6211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rsid w:val="0062116D"/>
    <w:pPr>
      <w:ind w:left="1701" w:hanging="1701"/>
    </w:pPr>
  </w:style>
  <w:style w:type="paragraph" w:styleId="TOC4">
    <w:name w:val="toc 4"/>
    <w:basedOn w:val="TOC3"/>
    <w:rsid w:val="0062116D"/>
    <w:pPr>
      <w:ind w:left="1418" w:hanging="1418"/>
    </w:pPr>
  </w:style>
  <w:style w:type="paragraph" w:styleId="TOC3">
    <w:name w:val="toc 3"/>
    <w:basedOn w:val="TOC2"/>
    <w:rsid w:val="0062116D"/>
    <w:pPr>
      <w:ind w:left="1134" w:hanging="1134"/>
    </w:pPr>
  </w:style>
  <w:style w:type="paragraph" w:styleId="TOC2">
    <w:name w:val="toc 2"/>
    <w:basedOn w:val="TOC1"/>
    <w:rsid w:val="006211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62116D"/>
    <w:pPr>
      <w:ind w:left="284"/>
    </w:pPr>
  </w:style>
  <w:style w:type="paragraph" w:styleId="Index1">
    <w:name w:val="index 1"/>
    <w:basedOn w:val="Normal"/>
    <w:rsid w:val="0062116D"/>
    <w:pPr>
      <w:keepLines/>
      <w:spacing w:after="0"/>
    </w:pPr>
  </w:style>
  <w:style w:type="paragraph" w:customStyle="1" w:styleId="ZH">
    <w:name w:val="ZH"/>
    <w:rsid w:val="006211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2116D"/>
    <w:pPr>
      <w:outlineLvl w:val="9"/>
    </w:pPr>
  </w:style>
  <w:style w:type="paragraph" w:styleId="ListNumber2">
    <w:name w:val="List Number 2"/>
    <w:basedOn w:val="ListNumber"/>
    <w:rsid w:val="0062116D"/>
    <w:pPr>
      <w:ind w:left="851"/>
    </w:pPr>
  </w:style>
  <w:style w:type="paragraph" w:styleId="Header">
    <w:name w:val="header"/>
    <w:link w:val="HeaderChar"/>
    <w:rsid w:val="006211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F55128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rsid w:val="0062116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2116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5128"/>
    <w:rPr>
      <w:rFonts w:eastAsia="Times New Roman"/>
      <w:sz w:val="16"/>
    </w:rPr>
  </w:style>
  <w:style w:type="paragraph" w:customStyle="1" w:styleId="TAH">
    <w:name w:val="TAH"/>
    <w:basedOn w:val="TAC"/>
    <w:rsid w:val="0062116D"/>
    <w:rPr>
      <w:b/>
    </w:rPr>
  </w:style>
  <w:style w:type="paragraph" w:customStyle="1" w:styleId="TAC">
    <w:name w:val="TAC"/>
    <w:basedOn w:val="TAL"/>
    <w:rsid w:val="0062116D"/>
    <w:pPr>
      <w:jc w:val="center"/>
    </w:pPr>
  </w:style>
  <w:style w:type="paragraph" w:customStyle="1" w:styleId="TF">
    <w:name w:val="TF"/>
    <w:basedOn w:val="TH"/>
    <w:rsid w:val="0062116D"/>
    <w:pPr>
      <w:keepNext w:val="0"/>
      <w:spacing w:before="0" w:after="240"/>
    </w:pPr>
  </w:style>
  <w:style w:type="paragraph" w:customStyle="1" w:styleId="NO">
    <w:name w:val="NO"/>
    <w:basedOn w:val="Normal"/>
    <w:rsid w:val="0062116D"/>
    <w:pPr>
      <w:keepLines/>
      <w:ind w:left="1135" w:hanging="851"/>
    </w:pPr>
  </w:style>
  <w:style w:type="paragraph" w:styleId="TOC9">
    <w:name w:val="toc 9"/>
    <w:basedOn w:val="TOC8"/>
    <w:rsid w:val="0062116D"/>
    <w:pPr>
      <w:ind w:left="1418" w:hanging="1418"/>
    </w:pPr>
  </w:style>
  <w:style w:type="paragraph" w:customStyle="1" w:styleId="EX">
    <w:name w:val="EX"/>
    <w:basedOn w:val="Normal"/>
    <w:rsid w:val="0062116D"/>
    <w:pPr>
      <w:keepLines/>
      <w:ind w:left="1702" w:hanging="1418"/>
    </w:pPr>
  </w:style>
  <w:style w:type="paragraph" w:customStyle="1" w:styleId="FP">
    <w:name w:val="FP"/>
    <w:basedOn w:val="Normal"/>
    <w:rsid w:val="0062116D"/>
    <w:pPr>
      <w:spacing w:after="0"/>
    </w:pPr>
  </w:style>
  <w:style w:type="paragraph" w:customStyle="1" w:styleId="LD">
    <w:name w:val="LD"/>
    <w:rsid w:val="006211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2116D"/>
    <w:pPr>
      <w:spacing w:after="0"/>
    </w:pPr>
  </w:style>
  <w:style w:type="paragraph" w:customStyle="1" w:styleId="EW">
    <w:name w:val="EW"/>
    <w:basedOn w:val="EX"/>
    <w:rsid w:val="0062116D"/>
    <w:pPr>
      <w:spacing w:after="0"/>
    </w:pPr>
  </w:style>
  <w:style w:type="paragraph" w:styleId="TOC6">
    <w:name w:val="toc 6"/>
    <w:basedOn w:val="TOC5"/>
    <w:next w:val="Normal"/>
    <w:rsid w:val="0062116D"/>
    <w:pPr>
      <w:ind w:left="1985" w:hanging="1985"/>
    </w:pPr>
  </w:style>
  <w:style w:type="paragraph" w:styleId="TOC7">
    <w:name w:val="toc 7"/>
    <w:basedOn w:val="TOC6"/>
    <w:next w:val="Normal"/>
    <w:rsid w:val="0062116D"/>
    <w:pPr>
      <w:ind w:left="2268" w:hanging="2268"/>
    </w:pPr>
  </w:style>
  <w:style w:type="paragraph" w:styleId="ListBullet2">
    <w:name w:val="List Bullet 2"/>
    <w:basedOn w:val="ListBullet"/>
    <w:rsid w:val="0062116D"/>
    <w:pPr>
      <w:ind w:left="851"/>
    </w:pPr>
  </w:style>
  <w:style w:type="paragraph" w:styleId="ListBullet3">
    <w:name w:val="List Bullet 3"/>
    <w:basedOn w:val="ListBullet2"/>
    <w:rsid w:val="0062116D"/>
    <w:pPr>
      <w:ind w:left="1135"/>
    </w:pPr>
  </w:style>
  <w:style w:type="paragraph" w:styleId="ListNumber">
    <w:name w:val="List Number"/>
    <w:basedOn w:val="List"/>
    <w:rsid w:val="0062116D"/>
  </w:style>
  <w:style w:type="paragraph" w:customStyle="1" w:styleId="EQ">
    <w:name w:val="EQ"/>
    <w:basedOn w:val="Normal"/>
    <w:next w:val="Normal"/>
    <w:rsid w:val="006211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211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211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211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2116D"/>
    <w:pPr>
      <w:jc w:val="right"/>
    </w:pPr>
  </w:style>
  <w:style w:type="paragraph" w:customStyle="1" w:styleId="H6">
    <w:name w:val="H6"/>
    <w:basedOn w:val="Heading5"/>
    <w:next w:val="Normal"/>
    <w:rsid w:val="006211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2116D"/>
    <w:pPr>
      <w:ind w:left="851" w:hanging="851"/>
    </w:pPr>
  </w:style>
  <w:style w:type="paragraph" w:customStyle="1" w:styleId="TAL">
    <w:name w:val="TAL"/>
    <w:basedOn w:val="Normal"/>
    <w:rsid w:val="006211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211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211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211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211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2116D"/>
    <w:pPr>
      <w:framePr w:wrap="notBeside" w:y="16161"/>
    </w:pPr>
  </w:style>
  <w:style w:type="character" w:customStyle="1" w:styleId="ZGSM">
    <w:name w:val="ZGSM"/>
    <w:rsid w:val="0062116D"/>
  </w:style>
  <w:style w:type="paragraph" w:styleId="List2">
    <w:name w:val="List 2"/>
    <w:basedOn w:val="List"/>
    <w:rsid w:val="0062116D"/>
    <w:pPr>
      <w:ind w:left="851"/>
    </w:pPr>
  </w:style>
  <w:style w:type="paragraph" w:customStyle="1" w:styleId="ZG">
    <w:name w:val="ZG"/>
    <w:rsid w:val="006211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62116D"/>
    <w:pPr>
      <w:ind w:left="1135"/>
    </w:pPr>
  </w:style>
  <w:style w:type="paragraph" w:styleId="List4">
    <w:name w:val="List 4"/>
    <w:basedOn w:val="List3"/>
    <w:rsid w:val="0062116D"/>
    <w:pPr>
      <w:ind w:left="1418"/>
    </w:pPr>
  </w:style>
  <w:style w:type="paragraph" w:styleId="List5">
    <w:name w:val="List 5"/>
    <w:basedOn w:val="List4"/>
    <w:rsid w:val="0062116D"/>
    <w:pPr>
      <w:ind w:left="1702"/>
    </w:pPr>
  </w:style>
  <w:style w:type="paragraph" w:customStyle="1" w:styleId="EditorsNote">
    <w:name w:val="Editor's Note"/>
    <w:basedOn w:val="NO"/>
    <w:rsid w:val="0062116D"/>
    <w:rPr>
      <w:color w:val="FF0000"/>
    </w:rPr>
  </w:style>
  <w:style w:type="paragraph" w:styleId="List">
    <w:name w:val="List"/>
    <w:basedOn w:val="Normal"/>
    <w:rsid w:val="0062116D"/>
    <w:pPr>
      <w:ind w:left="568" w:hanging="284"/>
    </w:pPr>
  </w:style>
  <w:style w:type="paragraph" w:styleId="ListBullet">
    <w:name w:val="List Bullet"/>
    <w:basedOn w:val="List"/>
    <w:rsid w:val="0062116D"/>
  </w:style>
  <w:style w:type="paragraph" w:styleId="ListBullet4">
    <w:name w:val="List Bullet 4"/>
    <w:basedOn w:val="ListBullet3"/>
    <w:rsid w:val="0062116D"/>
    <w:pPr>
      <w:ind w:left="1418"/>
    </w:pPr>
  </w:style>
  <w:style w:type="paragraph" w:styleId="ListBullet5">
    <w:name w:val="List Bullet 5"/>
    <w:basedOn w:val="ListBullet4"/>
    <w:rsid w:val="0062116D"/>
    <w:pPr>
      <w:ind w:left="1702"/>
    </w:pPr>
  </w:style>
  <w:style w:type="paragraph" w:customStyle="1" w:styleId="B1">
    <w:name w:val="B1"/>
    <w:basedOn w:val="List"/>
    <w:rsid w:val="0062116D"/>
  </w:style>
  <w:style w:type="paragraph" w:customStyle="1" w:styleId="B2">
    <w:name w:val="B2"/>
    <w:basedOn w:val="List2"/>
    <w:rsid w:val="0062116D"/>
  </w:style>
  <w:style w:type="paragraph" w:customStyle="1" w:styleId="B3">
    <w:name w:val="B3"/>
    <w:basedOn w:val="List3"/>
    <w:rsid w:val="0062116D"/>
  </w:style>
  <w:style w:type="paragraph" w:customStyle="1" w:styleId="B4">
    <w:name w:val="B4"/>
    <w:basedOn w:val="List4"/>
    <w:rsid w:val="0062116D"/>
  </w:style>
  <w:style w:type="paragraph" w:customStyle="1" w:styleId="B5">
    <w:name w:val="B5"/>
    <w:basedOn w:val="List5"/>
    <w:rsid w:val="0062116D"/>
  </w:style>
  <w:style w:type="paragraph" w:styleId="Footer">
    <w:name w:val="footer"/>
    <w:basedOn w:val="Header"/>
    <w:link w:val="FooterChar"/>
    <w:rsid w:val="0062116D"/>
    <w:pPr>
      <w:jc w:val="center"/>
    </w:pPr>
    <w:rPr>
      <w:i/>
    </w:rPr>
  </w:style>
  <w:style w:type="character" w:customStyle="1" w:styleId="FooterChar">
    <w:name w:val="Footer Char"/>
    <w:link w:val="Footer"/>
    <w:rsid w:val="00F55128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6211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376A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56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 </vt:lpstr>
    </vt:vector>
  </TitlesOfParts>
  <Company>ETSI Secretariat</Company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Basu_V3</cp:lastModifiedBy>
  <cp:revision>2</cp:revision>
  <dcterms:created xsi:type="dcterms:W3CDTF">2023-11-17T21:34:00Z</dcterms:created>
  <dcterms:modified xsi:type="dcterms:W3CDTF">2023-11-17T21:34:00Z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